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AD272" w14:textId="77777777" w:rsidR="00854C67" w:rsidRDefault="00854C67" w:rsidP="00854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D8839EE" w14:textId="77777777" w:rsidR="00854C67" w:rsidRDefault="00854C67" w:rsidP="00854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Dorchester, Dorset. Yeoman.</w:t>
      </w:r>
    </w:p>
    <w:p w14:paraId="2E23231F" w14:textId="77777777" w:rsidR="00854C67" w:rsidRDefault="00854C67" w:rsidP="00854C67">
      <w:pPr>
        <w:rPr>
          <w:rFonts w:ascii="Times New Roman" w:hAnsi="Times New Roman" w:cs="Times New Roman"/>
        </w:rPr>
      </w:pPr>
    </w:p>
    <w:p w14:paraId="150736EE" w14:textId="77777777" w:rsidR="00854C67" w:rsidRDefault="00854C67" w:rsidP="00854C67">
      <w:pPr>
        <w:rPr>
          <w:rFonts w:ascii="Times New Roman" w:hAnsi="Times New Roman" w:cs="Times New Roman"/>
        </w:rPr>
      </w:pPr>
    </w:p>
    <w:p w14:paraId="50D2F3B2" w14:textId="77777777" w:rsidR="00854C67" w:rsidRDefault="00854C67" w:rsidP="00854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Peverell(q.v.) brought a plaint of detinue of charters against </w:t>
      </w:r>
    </w:p>
    <w:p w14:paraId="47DBC616" w14:textId="77777777" w:rsidR="00854C67" w:rsidRDefault="00854C67" w:rsidP="00854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554B0C56" w14:textId="77777777" w:rsidR="00854C67" w:rsidRDefault="00854C67" w:rsidP="00854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B2530FC" w14:textId="77777777" w:rsidR="00854C67" w:rsidRDefault="00854C67" w:rsidP="00854C67">
      <w:pPr>
        <w:rPr>
          <w:rFonts w:ascii="Times New Roman" w:hAnsi="Times New Roman" w:cs="Times New Roman"/>
        </w:rPr>
      </w:pPr>
    </w:p>
    <w:p w14:paraId="1CD5030C" w14:textId="77777777" w:rsidR="00854C67" w:rsidRDefault="00854C67" w:rsidP="00854C67">
      <w:pPr>
        <w:rPr>
          <w:rFonts w:ascii="Times New Roman" w:hAnsi="Times New Roman" w:cs="Times New Roman"/>
        </w:rPr>
      </w:pPr>
    </w:p>
    <w:p w14:paraId="32E2B27C" w14:textId="77777777" w:rsidR="00854C67" w:rsidRDefault="00854C67" w:rsidP="00854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September 2018</w:t>
      </w:r>
    </w:p>
    <w:p w14:paraId="564BDD76" w14:textId="77777777" w:rsidR="006B2F86" w:rsidRPr="00E71FC3" w:rsidRDefault="00854C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51A8A" w14:textId="77777777" w:rsidR="00854C67" w:rsidRDefault="00854C67" w:rsidP="00E71FC3">
      <w:r>
        <w:separator/>
      </w:r>
    </w:p>
  </w:endnote>
  <w:endnote w:type="continuationSeparator" w:id="0">
    <w:p w14:paraId="78E208FD" w14:textId="77777777" w:rsidR="00854C67" w:rsidRDefault="00854C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B35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BE257" w14:textId="77777777" w:rsidR="00854C67" w:rsidRDefault="00854C67" w:rsidP="00E71FC3">
      <w:r>
        <w:separator/>
      </w:r>
    </w:p>
  </w:footnote>
  <w:footnote w:type="continuationSeparator" w:id="0">
    <w:p w14:paraId="6FF9A8B6" w14:textId="77777777" w:rsidR="00854C67" w:rsidRDefault="00854C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67"/>
    <w:rsid w:val="001A7C09"/>
    <w:rsid w:val="00577BD5"/>
    <w:rsid w:val="00656CBA"/>
    <w:rsid w:val="006A1F77"/>
    <w:rsid w:val="00733BE7"/>
    <w:rsid w:val="00854C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2EBBA"/>
  <w15:chartTrackingRefBased/>
  <w15:docId w15:val="{F38173F3-BE5C-42C1-90D5-37478521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4C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2018-10-24T16:57:00Z</dcterms:created>
  <dcterms:modified xsi:type="dcterms:W3CDTF">2018-10-24T16:58:00Z</dcterms:modified>
</cp:coreProperties>
</file>